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E5" w:rsidRDefault="000663E5" w:rsidP="00665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4EE" w:rsidRPr="00B04D73" w:rsidRDefault="00B028E8" w:rsidP="00665545">
      <w:pPr>
        <w:spacing w:after="0" w:line="240" w:lineRule="auto"/>
        <w:jc w:val="center"/>
        <w:rPr>
          <w:rFonts w:ascii="Times New Roman" w:hAnsi="Times New Roman"/>
        </w:rPr>
      </w:pPr>
      <w:r w:rsidRPr="00B04D73">
        <w:rPr>
          <w:rFonts w:ascii="Times New Roman" w:hAnsi="Times New Roman"/>
        </w:rPr>
        <w:t>MODULO DESIDERATA</w:t>
      </w:r>
      <w:r w:rsidR="00935474" w:rsidRPr="00B04D73">
        <w:rPr>
          <w:rFonts w:ascii="Times New Roman" w:hAnsi="Times New Roman"/>
        </w:rPr>
        <w:t xml:space="preserve"> PERIODO DI STUDIO ALL’ESTERO</w:t>
      </w:r>
    </w:p>
    <w:p w:rsidR="0021585B" w:rsidRPr="00B04D73" w:rsidRDefault="0021585B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B028E8" w:rsidRPr="00B04D73" w:rsidRDefault="00B028E8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DATI:</w:t>
      </w:r>
    </w:p>
    <w:p w:rsidR="000E6F23" w:rsidRPr="00B04D73" w:rsidRDefault="00B028E8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 xml:space="preserve">Cognome e nome: </w:t>
      </w:r>
      <w:r w:rsidR="000E6F23" w:rsidRPr="00B04D73">
        <w:rPr>
          <w:rFonts w:ascii="Times New Roman" w:hAnsi="Times New Roman"/>
        </w:rPr>
        <w:t>_______________________________________</w:t>
      </w:r>
      <w:r w:rsidR="000663E5" w:rsidRPr="00B04D73">
        <w:rPr>
          <w:rFonts w:ascii="Times New Roman" w:hAnsi="Times New Roman"/>
        </w:rPr>
        <w:t>___________</w:t>
      </w:r>
      <w:r w:rsidR="000E6F23" w:rsidRPr="00B04D73">
        <w:rPr>
          <w:rFonts w:ascii="Times New Roman" w:hAnsi="Times New Roman"/>
        </w:rPr>
        <w:t>__</w:t>
      </w:r>
      <w:r w:rsidR="00DD74AE" w:rsidRPr="00B04D73">
        <w:rPr>
          <w:rFonts w:ascii="Times New Roman" w:hAnsi="Times New Roman"/>
        </w:rPr>
        <w:t>_</w:t>
      </w:r>
      <w:r w:rsidR="000E6F23" w:rsidRPr="00B04D73">
        <w:rPr>
          <w:rFonts w:ascii="Times New Roman" w:hAnsi="Times New Roman"/>
        </w:rPr>
        <w:t>___________</w:t>
      </w:r>
      <w:r w:rsidR="00380F99">
        <w:rPr>
          <w:rFonts w:ascii="Times New Roman" w:hAnsi="Times New Roman"/>
        </w:rPr>
        <w:t>_______</w:t>
      </w:r>
    </w:p>
    <w:p w:rsidR="00F70085" w:rsidRPr="00B04D73" w:rsidRDefault="00F70085" w:rsidP="0066554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B04D73">
        <w:rPr>
          <w:rFonts w:ascii="Times New Roman" w:hAnsi="Times New Roman"/>
          <w:color w:val="000000"/>
        </w:rPr>
        <w:t>Anno _____ (specificare 1°, 2°, 3° anno)</w:t>
      </w:r>
    </w:p>
    <w:p w:rsidR="00F70085" w:rsidRPr="00B04D73" w:rsidRDefault="00F70085" w:rsidP="0066554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B04D73">
        <w:rPr>
          <w:rFonts w:ascii="Times New Roman" w:hAnsi="Times New Roman"/>
          <w:color w:val="000000"/>
        </w:rPr>
        <w:t>Ciclo _____</w:t>
      </w:r>
    </w:p>
    <w:p w:rsidR="00F70085" w:rsidRPr="00B04D73" w:rsidRDefault="00F7008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  <w:color w:val="000000"/>
        </w:rPr>
        <w:t xml:space="preserve">Tipologia della borsa: </w:t>
      </w:r>
      <w:r w:rsidRPr="00B04D73">
        <w:rPr>
          <w:rFonts w:ascii="Times New Roman" w:hAnsi="Times New Roman"/>
          <w:color w:val="000000"/>
        </w:rPr>
        <w:tab/>
        <w:t xml:space="preserve">□ 629/24 </w:t>
      </w:r>
      <w:r w:rsidRPr="00B04D73">
        <w:rPr>
          <w:rFonts w:ascii="Times New Roman" w:hAnsi="Times New Roman"/>
          <w:color w:val="000000"/>
        </w:rPr>
        <w:tab/>
        <w:t xml:space="preserve">□ 630/24 </w:t>
      </w:r>
      <w:r w:rsidRPr="00B04D73">
        <w:rPr>
          <w:rFonts w:ascii="Times New Roman" w:hAnsi="Times New Roman"/>
          <w:color w:val="000000"/>
        </w:rPr>
        <w:tab/>
        <w:t>□ Avviso 17/24</w:t>
      </w:r>
    </w:p>
    <w:p w:rsidR="00F70085" w:rsidRPr="00B04D73" w:rsidRDefault="00F7008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Curriculum:_____________________________________________________________________</w:t>
      </w:r>
      <w:r w:rsidR="00380F99">
        <w:rPr>
          <w:rFonts w:ascii="Times New Roman" w:hAnsi="Times New Roman"/>
        </w:rPr>
        <w:t>________</w:t>
      </w:r>
    </w:p>
    <w:p w:rsidR="00B028E8" w:rsidRPr="00B04D73" w:rsidRDefault="000E6F23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Email: ___________________________________________________</w:t>
      </w:r>
      <w:r w:rsidR="00DD74AE" w:rsidRPr="00B04D73">
        <w:rPr>
          <w:rFonts w:ascii="Times New Roman" w:hAnsi="Times New Roman"/>
        </w:rPr>
        <w:t>_</w:t>
      </w:r>
      <w:r w:rsidRPr="00B04D73">
        <w:rPr>
          <w:rFonts w:ascii="Times New Roman" w:hAnsi="Times New Roman"/>
        </w:rPr>
        <w:t>________</w:t>
      </w:r>
      <w:r w:rsidR="000663E5" w:rsidRPr="00B04D73">
        <w:rPr>
          <w:rFonts w:ascii="Times New Roman" w:hAnsi="Times New Roman"/>
        </w:rPr>
        <w:t>__________</w:t>
      </w:r>
      <w:r w:rsidRPr="00B04D73">
        <w:rPr>
          <w:rFonts w:ascii="Times New Roman" w:hAnsi="Times New Roman"/>
        </w:rPr>
        <w:t>___</w:t>
      </w:r>
      <w:r w:rsidR="00380F99">
        <w:rPr>
          <w:rFonts w:ascii="Times New Roman" w:hAnsi="Times New Roman"/>
        </w:rPr>
        <w:t>________</w:t>
      </w:r>
    </w:p>
    <w:p w:rsidR="0021585B" w:rsidRPr="00B04D73" w:rsidRDefault="0021585B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0E6F23" w:rsidRPr="00B04D73" w:rsidRDefault="00665545" w:rsidP="00665545">
      <w:pPr>
        <w:spacing w:after="0" w:line="240" w:lineRule="auto"/>
        <w:jc w:val="center"/>
        <w:rPr>
          <w:rFonts w:ascii="Times New Roman" w:hAnsi="Times New Roman"/>
          <w:b/>
        </w:rPr>
      </w:pPr>
      <w:r w:rsidRPr="00B04D73">
        <w:rPr>
          <w:rFonts w:ascii="Times New Roman" w:hAnsi="Times New Roman"/>
          <w:b/>
        </w:rPr>
        <w:t>DESIDERATA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F70085" w:rsidRPr="00B04D73" w:rsidRDefault="00F70085" w:rsidP="00665545">
      <w:pPr>
        <w:spacing w:after="0" w:line="240" w:lineRule="auto"/>
        <w:jc w:val="both"/>
        <w:rPr>
          <w:rFonts w:ascii="Times New Roman" w:eastAsia="Times New Roman" w:hAnsi="Times New Roman"/>
          <w:b/>
          <w:color w:val="1A1918"/>
          <w:shd w:val="clear" w:color="auto" w:fill="F7F5F2"/>
          <w:lang w:eastAsia="it-IT"/>
        </w:rPr>
      </w:pPr>
      <w:r w:rsidRPr="00B04D73">
        <w:rPr>
          <w:rFonts w:ascii="Times New Roman" w:hAnsi="Times New Roman"/>
          <w:b/>
        </w:rPr>
        <w:t xml:space="preserve">Campo dedicato alla descrizione della </w:t>
      </w:r>
      <w:r w:rsidRPr="00B04D73">
        <w:rPr>
          <w:rFonts w:ascii="Times New Roman" w:eastAsia="Times New Roman" w:hAnsi="Times New Roman"/>
          <w:b/>
          <w:color w:val="1A1918"/>
          <w:shd w:val="clear" w:color="auto" w:fill="F7F5F2"/>
          <w:lang w:eastAsia="it-IT"/>
        </w:rPr>
        <w:t xml:space="preserve">Istituzione all’estero </w:t>
      </w:r>
    </w:p>
    <w:p w:rsidR="00665545" w:rsidRPr="00B04D73" w:rsidRDefault="00F70085" w:rsidP="00665545">
      <w:pPr>
        <w:spacing w:after="0" w:line="240" w:lineRule="auto"/>
        <w:jc w:val="both"/>
        <w:rPr>
          <w:rFonts w:ascii="Times New Roman" w:eastAsia="Times New Roman" w:hAnsi="Times New Roman"/>
          <w:color w:val="1A1918"/>
          <w:shd w:val="clear" w:color="auto" w:fill="F7F5F2"/>
          <w:lang w:eastAsia="it-IT"/>
        </w:rPr>
      </w:pPr>
      <w:r w:rsidRPr="00B04D73">
        <w:rPr>
          <w:rFonts w:ascii="Times New Roman" w:hAnsi="Times New Roman"/>
        </w:rPr>
        <w:t xml:space="preserve">Denominazione della </w:t>
      </w:r>
      <w:r w:rsidR="00665545" w:rsidRPr="00B04D73">
        <w:rPr>
          <w:rFonts w:ascii="Times New Roman" w:eastAsia="Times New Roman" w:hAnsi="Times New Roman"/>
          <w:color w:val="1A1918"/>
          <w:shd w:val="clear" w:color="auto" w:fill="F7F5F2"/>
          <w:lang w:eastAsia="it-IT"/>
        </w:rPr>
        <w:t>"Istituzione di elevata qualificazione all’estero" (DM. 470/2024, art. 11, comma 2) _______________________________________________________________________</w:t>
      </w:r>
      <w:r w:rsidR="00B04D73">
        <w:rPr>
          <w:rFonts w:ascii="Times New Roman" w:eastAsia="Times New Roman" w:hAnsi="Times New Roman"/>
          <w:color w:val="1A1918"/>
          <w:shd w:val="clear" w:color="auto" w:fill="F7F5F2"/>
          <w:lang w:eastAsia="it-IT"/>
        </w:rPr>
        <w:t>________________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B04D73">
        <w:rPr>
          <w:rFonts w:ascii="Times New Roman" w:eastAsia="Times New Roman" w:hAnsi="Times New Roman"/>
          <w:color w:val="1A1918"/>
          <w:shd w:val="clear" w:color="auto" w:fill="F7F5F2"/>
          <w:lang w:eastAsia="it-IT"/>
        </w:rPr>
        <w:t>Eventuale Dipartimento o Ufficio afferente: ____________________________________________</w:t>
      </w:r>
      <w:r w:rsidR="00B04D73">
        <w:rPr>
          <w:rFonts w:ascii="Times New Roman" w:eastAsia="Times New Roman" w:hAnsi="Times New Roman"/>
          <w:color w:val="1A1918"/>
          <w:shd w:val="clear" w:color="auto" w:fill="F7F5F2"/>
          <w:lang w:eastAsia="it-IT"/>
        </w:rPr>
        <w:t>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Referente</w:t>
      </w:r>
      <w:r w:rsidR="001A3B86" w:rsidRPr="00B04D73">
        <w:rPr>
          <w:rFonts w:ascii="Times New Roman" w:hAnsi="Times New Roman"/>
        </w:rPr>
        <w:t xml:space="preserve"> / tutor</w:t>
      </w:r>
      <w:r w:rsidRPr="00B04D73">
        <w:rPr>
          <w:rFonts w:ascii="Times New Roman" w:hAnsi="Times New Roman"/>
        </w:rPr>
        <w:t>: ______________</w:t>
      </w:r>
      <w:r w:rsidR="001A3B86" w:rsidRPr="00B04D73">
        <w:rPr>
          <w:rFonts w:ascii="Times New Roman" w:hAnsi="Times New Roman"/>
        </w:rPr>
        <w:t>___________________________</w:t>
      </w:r>
      <w:r w:rsidRPr="00B04D73">
        <w:rPr>
          <w:rFonts w:ascii="Times New Roman" w:hAnsi="Times New Roman"/>
        </w:rPr>
        <w:t>_________________________</w:t>
      </w:r>
      <w:r w:rsidR="00B04D73">
        <w:rPr>
          <w:rFonts w:ascii="Times New Roman" w:hAnsi="Times New Roman"/>
        </w:rPr>
        <w:t>_______</w:t>
      </w:r>
    </w:p>
    <w:p w:rsidR="000E6F23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Sede amministrativa: ______________________________________________________________</w:t>
      </w:r>
      <w:r w:rsidR="00B04D73">
        <w:rPr>
          <w:rFonts w:ascii="Times New Roman" w:hAnsi="Times New Roman"/>
        </w:rPr>
        <w:t>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E</w:t>
      </w:r>
      <w:r w:rsidR="001A3B86" w:rsidRPr="00B04D73">
        <w:rPr>
          <w:rFonts w:ascii="Times New Roman" w:hAnsi="Times New Roman"/>
        </w:rPr>
        <w:t>.</w:t>
      </w:r>
      <w:r w:rsidRPr="00B04D73">
        <w:rPr>
          <w:rFonts w:ascii="Times New Roman" w:hAnsi="Times New Roman"/>
        </w:rPr>
        <w:t>mail istituzionale: ________________________________</w:t>
      </w:r>
      <w:r w:rsidR="001A3B86" w:rsidRPr="00B04D73">
        <w:rPr>
          <w:rFonts w:ascii="Times New Roman" w:hAnsi="Times New Roman"/>
        </w:rPr>
        <w:t>_______________________________</w:t>
      </w:r>
      <w:r w:rsidR="00B04D73">
        <w:rPr>
          <w:rFonts w:ascii="Times New Roman" w:hAnsi="Times New Roman"/>
        </w:rPr>
        <w:t>_______</w:t>
      </w:r>
    </w:p>
    <w:p w:rsidR="00DD74AE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Tel. __________________________________________________________________________</w:t>
      </w:r>
      <w:r w:rsidR="00B04D73">
        <w:rPr>
          <w:rFonts w:ascii="Times New Roman" w:hAnsi="Times New Roman"/>
        </w:rPr>
        <w:t>_______</w:t>
      </w:r>
      <w:r w:rsidRPr="00B04D73">
        <w:rPr>
          <w:rFonts w:ascii="Times New Roman" w:hAnsi="Times New Roman"/>
        </w:rPr>
        <w:t>__</w:t>
      </w: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Breve relazione illustrativa dell’attività da svolgere (a cura del/dei supervisore/i)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F70085" w:rsidRPr="00B04D73" w:rsidRDefault="00F70085" w:rsidP="00665545">
      <w:pPr>
        <w:spacing w:after="0" w:line="240" w:lineRule="auto"/>
        <w:jc w:val="both"/>
        <w:rPr>
          <w:rFonts w:ascii="Times New Roman" w:hAnsi="Times New Roman"/>
          <w:b/>
        </w:rPr>
      </w:pPr>
      <w:r w:rsidRPr="00B04D73">
        <w:rPr>
          <w:rFonts w:ascii="Times New Roman" w:hAnsi="Times New Roman"/>
          <w:b/>
        </w:rPr>
        <w:t>Campo dedicato ai periodi di svolgimento all’estero</w:t>
      </w:r>
    </w:p>
    <w:p w:rsidR="00B04D73" w:rsidRPr="00B04D73" w:rsidRDefault="00B04D73" w:rsidP="00B04D7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548DD4" w:themeColor="text2" w:themeTint="99"/>
          <w:sz w:val="18"/>
          <w:szCs w:val="18"/>
          <w:lang w:eastAsia="it-IT"/>
        </w:rPr>
      </w:pPr>
      <w:r w:rsidRPr="00B04D73">
        <w:rPr>
          <w:rFonts w:ascii="Times New Roman" w:eastAsia="Times New Roman" w:hAnsi="Times New Roman"/>
          <w:b/>
          <w:bCs/>
          <w:color w:val="548DD4" w:themeColor="text2" w:themeTint="99"/>
          <w:sz w:val="18"/>
          <w:szCs w:val="18"/>
          <w:lang w:eastAsia="it-IT"/>
        </w:rPr>
        <w:t xml:space="preserve">Legenda: </w:t>
      </w:r>
    </w:p>
    <w:p w:rsidR="00B04D73" w:rsidRPr="00B04D73" w:rsidRDefault="00B04D73" w:rsidP="00B04D73">
      <w:pPr>
        <w:spacing w:after="0" w:line="240" w:lineRule="auto"/>
        <w:jc w:val="both"/>
        <w:rPr>
          <w:rFonts w:ascii="Times New Roman" w:eastAsia="Times New Roman" w:hAnsi="Times New Roman"/>
          <w:color w:val="548DD4" w:themeColor="text2" w:themeTint="99"/>
          <w:sz w:val="18"/>
          <w:szCs w:val="18"/>
          <w:lang w:eastAsia="it-IT"/>
        </w:rPr>
      </w:pPr>
      <w:r w:rsidRPr="00B04D73">
        <w:rPr>
          <w:rFonts w:ascii="Times New Roman" w:eastAsia="Times New Roman" w:hAnsi="Times New Roman"/>
          <w:b/>
          <w:bCs/>
          <w:color w:val="548DD4" w:themeColor="text2" w:themeTint="99"/>
          <w:sz w:val="18"/>
          <w:szCs w:val="18"/>
          <w:lang w:eastAsia="it-IT"/>
        </w:rPr>
        <w:t>non inferiore ai sei (6) mesi</w:t>
      </w:r>
      <w:r w:rsidRPr="00B04D73">
        <w:rPr>
          <w:rFonts w:ascii="Times New Roman" w:eastAsia="Times New Roman" w:hAnsi="Times New Roman"/>
          <w:color w:val="548DD4" w:themeColor="text2" w:themeTint="99"/>
          <w:sz w:val="18"/>
          <w:szCs w:val="18"/>
          <w:lang w:eastAsia="it-IT"/>
        </w:rPr>
        <w:t> e non superiore ai dodici (12) mesi, anche non continuativi, per le borse disciplinate dai DM 629/2024 e 630/2024;</w:t>
      </w:r>
    </w:p>
    <w:p w:rsidR="00B04D73" w:rsidRPr="00B04D73" w:rsidRDefault="00B04D73" w:rsidP="00B04D73">
      <w:pPr>
        <w:spacing w:after="0" w:line="240" w:lineRule="auto"/>
        <w:jc w:val="both"/>
        <w:rPr>
          <w:rFonts w:ascii="Times New Roman" w:eastAsia="Times New Roman" w:hAnsi="Times New Roman"/>
          <w:color w:val="548DD4" w:themeColor="text2" w:themeTint="99"/>
          <w:sz w:val="18"/>
          <w:szCs w:val="18"/>
          <w:lang w:eastAsia="it-IT"/>
        </w:rPr>
      </w:pPr>
      <w:r w:rsidRPr="00B04D73">
        <w:rPr>
          <w:rFonts w:ascii="Times New Roman" w:eastAsia="Times New Roman" w:hAnsi="Times New Roman"/>
          <w:b/>
          <w:bCs/>
          <w:color w:val="548DD4" w:themeColor="text2" w:themeTint="99"/>
          <w:sz w:val="18"/>
          <w:szCs w:val="18"/>
          <w:lang w:eastAsia="it-IT"/>
        </w:rPr>
        <w:t>non inferiore agli otto (8) mesi</w:t>
      </w:r>
      <w:r w:rsidRPr="00B04D73">
        <w:rPr>
          <w:rFonts w:ascii="Times New Roman" w:eastAsia="Times New Roman" w:hAnsi="Times New Roman"/>
          <w:color w:val="548DD4" w:themeColor="text2" w:themeTint="99"/>
          <w:sz w:val="18"/>
          <w:szCs w:val="18"/>
          <w:lang w:eastAsia="it-IT"/>
        </w:rPr>
        <w:t xml:space="preserve"> e non superiore ai dodici (12) mesi, per le borse disciplinate dall'Avviso n. 17/2024 della Regione siciliana. In questo secondo caso, la norma impone che il periodo minimo (di otto mesi) sia svolto in </w:t>
      </w:r>
      <w:r w:rsidRPr="00B04D73">
        <w:rPr>
          <w:rFonts w:ascii="Times New Roman" w:eastAsia="Times New Roman" w:hAnsi="Times New Roman"/>
          <w:b/>
          <w:bCs/>
          <w:color w:val="548DD4" w:themeColor="text2" w:themeTint="99"/>
          <w:sz w:val="18"/>
          <w:szCs w:val="18"/>
          <w:lang w:eastAsia="it-IT"/>
        </w:rPr>
        <w:t>"almeno due periodi continuativi di 4 mesi"</w:t>
      </w:r>
      <w:r w:rsidRPr="00B04D73">
        <w:rPr>
          <w:rFonts w:ascii="Times New Roman" w:eastAsia="Times New Roman" w:hAnsi="Times New Roman"/>
          <w:color w:val="548DD4" w:themeColor="text2" w:themeTint="99"/>
          <w:sz w:val="18"/>
          <w:szCs w:val="18"/>
          <w:lang w:eastAsia="it-IT"/>
        </w:rPr>
        <w:t xml:space="preserve"> (</w:t>
      </w:r>
      <w:r w:rsidRPr="00B04D73">
        <w:rPr>
          <w:rFonts w:ascii="Times New Roman" w:eastAsia="Times New Roman" w:hAnsi="Times New Roman"/>
          <w:i/>
          <w:iCs/>
          <w:color w:val="548DD4" w:themeColor="text2" w:themeTint="99"/>
          <w:sz w:val="18"/>
          <w:szCs w:val="18"/>
          <w:lang w:eastAsia="it-IT"/>
        </w:rPr>
        <w:t>Bando di concorso</w:t>
      </w:r>
      <w:r w:rsidRPr="00B04D73">
        <w:rPr>
          <w:rFonts w:ascii="Times New Roman" w:eastAsia="Times New Roman" w:hAnsi="Times New Roman"/>
          <w:color w:val="548DD4" w:themeColor="text2" w:themeTint="99"/>
          <w:sz w:val="18"/>
          <w:szCs w:val="18"/>
          <w:lang w:eastAsia="it-IT"/>
        </w:rPr>
        <w:t> art. 1, comma 6, lettera c).</w:t>
      </w:r>
    </w:p>
    <w:p w:rsidR="00B04D73" w:rsidRPr="00B04D73" w:rsidRDefault="00B04D73" w:rsidP="00B04D73">
      <w:pPr>
        <w:spacing w:after="0" w:line="240" w:lineRule="auto"/>
        <w:jc w:val="both"/>
        <w:rPr>
          <w:rFonts w:ascii="Times New Roman" w:hAnsi="Times New Roman"/>
          <w:color w:val="548DD4" w:themeColor="text2" w:themeTint="99"/>
          <w:sz w:val="18"/>
          <w:szCs w:val="18"/>
        </w:rPr>
      </w:pPr>
    </w:p>
    <w:p w:rsidR="00B04D73" w:rsidRPr="00B04D73" w:rsidRDefault="00B04D73" w:rsidP="00B04D73">
      <w:pPr>
        <w:spacing w:after="0" w:line="240" w:lineRule="auto"/>
        <w:jc w:val="both"/>
        <w:rPr>
          <w:rFonts w:ascii="Times New Roman" w:hAnsi="Times New Roman"/>
          <w:color w:val="548DD4" w:themeColor="text2" w:themeTint="99"/>
          <w:sz w:val="18"/>
          <w:szCs w:val="18"/>
        </w:rPr>
      </w:pPr>
      <w:r w:rsidRPr="00B04D73">
        <w:rPr>
          <w:rFonts w:ascii="Times New Roman" w:hAnsi="Times New Roman"/>
          <w:color w:val="548DD4" w:themeColor="text2" w:themeTint="99"/>
          <w:sz w:val="18"/>
          <w:szCs w:val="18"/>
        </w:rPr>
        <w:t>* I campi sono ripetibili</w:t>
      </w:r>
    </w:p>
    <w:p w:rsidR="00B04D73" w:rsidRPr="00B04D73" w:rsidRDefault="00B04D73" w:rsidP="00665545">
      <w:pPr>
        <w:spacing w:after="0" w:line="240" w:lineRule="auto"/>
        <w:jc w:val="both"/>
        <w:rPr>
          <w:rFonts w:ascii="Times New Roman" w:hAnsi="Times New Roman"/>
          <w:b/>
          <w:color w:val="548DD4" w:themeColor="text2" w:themeTint="99"/>
        </w:rPr>
      </w:pP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Periodo/i di svolgimento: dal ____________ al ______________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Periodo/i di svolgimento: dal ____________ al ______________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Periodo/i di svolgimento: dal ____________ al ______________</w:t>
      </w:r>
    </w:p>
    <w:p w:rsidR="00665545" w:rsidRPr="00B04D73" w:rsidRDefault="00665545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Catania, _______________</w:t>
      </w: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0B294A" w:rsidRPr="00B04D73" w:rsidRDefault="0021585B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 xml:space="preserve">Il </w:t>
      </w:r>
      <w:r w:rsidR="000B294A" w:rsidRPr="00B04D73">
        <w:rPr>
          <w:rFonts w:ascii="Times New Roman" w:hAnsi="Times New Roman"/>
        </w:rPr>
        <w:t>Corsista</w:t>
      </w:r>
    </w:p>
    <w:p w:rsidR="000B294A" w:rsidRPr="00B04D73" w:rsidRDefault="000B294A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_______________________</w:t>
      </w: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0B294A" w:rsidRPr="00B04D73" w:rsidRDefault="000B294A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Visto si approva, il/i Supervisore/i</w:t>
      </w: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</w:p>
    <w:p w:rsidR="00D271D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  <w:r w:rsidRPr="00B04D73">
        <w:rPr>
          <w:rFonts w:ascii="Times New Roman" w:hAnsi="Times New Roman"/>
        </w:rPr>
        <w:t>_______________________</w:t>
      </w:r>
      <w:r w:rsidR="00D271DE" w:rsidRPr="00B04D73">
        <w:rPr>
          <w:rFonts w:ascii="Times New Roman" w:hAnsi="Times New Roman"/>
        </w:rPr>
        <w:tab/>
      </w:r>
      <w:r w:rsidR="00D271DE" w:rsidRPr="00B04D73">
        <w:rPr>
          <w:rFonts w:ascii="Times New Roman" w:hAnsi="Times New Roman"/>
        </w:rPr>
        <w:tab/>
        <w:t>_______________________</w:t>
      </w:r>
    </w:p>
    <w:p w:rsidR="00DD74AE" w:rsidRPr="00B04D73" w:rsidRDefault="00DD74AE" w:rsidP="00665545">
      <w:pPr>
        <w:spacing w:after="0" w:line="240" w:lineRule="auto"/>
        <w:jc w:val="both"/>
        <w:rPr>
          <w:rFonts w:ascii="Times New Roman" w:hAnsi="Times New Roman"/>
        </w:rPr>
      </w:pPr>
    </w:p>
    <w:sectPr w:rsidR="00DD74AE" w:rsidRPr="00B04D73" w:rsidSect="00641A86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5FF" w:rsidRDefault="001E45FF" w:rsidP="000B294A">
      <w:pPr>
        <w:spacing w:after="0" w:line="240" w:lineRule="auto"/>
      </w:pPr>
      <w:r>
        <w:separator/>
      </w:r>
    </w:p>
  </w:endnote>
  <w:endnote w:type="continuationSeparator" w:id="1">
    <w:p w:rsidR="001E45FF" w:rsidRDefault="001E45FF" w:rsidP="000B2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5FF" w:rsidRDefault="001E45FF" w:rsidP="000B294A">
      <w:pPr>
        <w:spacing w:after="0" w:line="240" w:lineRule="auto"/>
      </w:pPr>
      <w:r>
        <w:separator/>
      </w:r>
    </w:p>
  </w:footnote>
  <w:footnote w:type="continuationSeparator" w:id="1">
    <w:p w:rsidR="001E45FF" w:rsidRDefault="001E45FF" w:rsidP="000B2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663" w:rsidRDefault="000B294A" w:rsidP="00602663">
    <w:pPr>
      <w:pStyle w:val="Intestazione"/>
      <w:jc w:val="center"/>
      <w:rPr>
        <w:smallCaps/>
        <w:sz w:val="20"/>
        <w:szCs w:val="20"/>
      </w:rPr>
    </w:pPr>
    <w:r>
      <w:rPr>
        <w:smallCaps/>
        <w:sz w:val="20"/>
        <w:szCs w:val="20"/>
      </w:rPr>
      <w:t>Accademia di belle arti di Catania</w:t>
    </w:r>
  </w:p>
  <w:p w:rsidR="00602663" w:rsidRDefault="000B294A" w:rsidP="00602663">
    <w:pPr>
      <w:pStyle w:val="Intestazione"/>
      <w:jc w:val="center"/>
      <w:rPr>
        <w:smallCaps/>
        <w:sz w:val="20"/>
        <w:szCs w:val="20"/>
      </w:rPr>
    </w:pPr>
    <w:r>
      <w:rPr>
        <w:smallCaps/>
        <w:sz w:val="20"/>
        <w:szCs w:val="20"/>
      </w:rPr>
      <w:t>Corso di Dottorato in Scienze della produzione artistica e del patrimonio</w:t>
    </w:r>
  </w:p>
  <w:p w:rsidR="00602663" w:rsidRDefault="00602663" w:rsidP="00602663">
    <w:pPr>
      <w:pStyle w:val="Intestazion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4D73"/>
    <w:rsid w:val="000663E5"/>
    <w:rsid w:val="000B294A"/>
    <w:rsid w:val="000E6F23"/>
    <w:rsid w:val="001068E9"/>
    <w:rsid w:val="001579BF"/>
    <w:rsid w:val="001A3B86"/>
    <w:rsid w:val="001E45FF"/>
    <w:rsid w:val="0021585B"/>
    <w:rsid w:val="00270164"/>
    <w:rsid w:val="00380F99"/>
    <w:rsid w:val="003D3297"/>
    <w:rsid w:val="00602663"/>
    <w:rsid w:val="00641A86"/>
    <w:rsid w:val="00665545"/>
    <w:rsid w:val="008754EE"/>
    <w:rsid w:val="00935474"/>
    <w:rsid w:val="00B028E8"/>
    <w:rsid w:val="00B04D73"/>
    <w:rsid w:val="00BC31A1"/>
    <w:rsid w:val="00D13D07"/>
    <w:rsid w:val="00D271DE"/>
    <w:rsid w:val="00DD74AE"/>
    <w:rsid w:val="00F70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1A86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028E8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028E8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B028E8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28E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028E8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028E8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0B29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294A"/>
  </w:style>
  <w:style w:type="paragraph" w:styleId="Pidipagina">
    <w:name w:val="footer"/>
    <w:basedOn w:val="Normale"/>
    <w:link w:val="PidipaginaCarattere"/>
    <w:uiPriority w:val="99"/>
    <w:unhideWhenUsed/>
    <w:rsid w:val="000B29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29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ownloads\MODULO-DESIDERATA-periodo-di-studio-all'estero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MODULO-DESIDERATA-periodo-di-studio-all'estero (1)</Template>
  <TotalTime>16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2025-04-29T09:22:00Z</dcterms:created>
  <dcterms:modified xsi:type="dcterms:W3CDTF">2025-04-29T09:38:00Z</dcterms:modified>
</cp:coreProperties>
</file>